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106" w:type="dxa"/>
        <w:tblLayout w:type="fixed"/>
        <w:tblLook w:val="00A0"/>
      </w:tblPr>
      <w:tblGrid>
        <w:gridCol w:w="9639"/>
      </w:tblGrid>
      <w:tr w:rsidR="0028750C" w:rsidRPr="00593D7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8750C" w:rsidRPr="00593D77" w:rsidRDefault="0028750C" w:rsidP="002C26F5">
            <w:pPr>
              <w:ind w:left="5040"/>
              <w:jc w:val="center"/>
            </w:pPr>
            <w:r w:rsidRPr="00593D77">
              <w:t xml:space="preserve">ПРИЛОЖЕНИЕ № </w:t>
            </w:r>
            <w:r>
              <w:t>1</w:t>
            </w:r>
          </w:p>
        </w:tc>
      </w:tr>
      <w:tr w:rsidR="0028750C" w:rsidRPr="00593D7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8750C" w:rsidRPr="00872C4D" w:rsidRDefault="0028750C" w:rsidP="002C26F5">
            <w:pPr>
              <w:ind w:left="5040"/>
            </w:pPr>
            <w:r w:rsidRPr="00593D77">
              <w:t>к  решению</w:t>
            </w:r>
            <w:r>
              <w:t xml:space="preserve"> </w:t>
            </w:r>
            <w:r>
              <w:rPr>
                <w:lang w:val="en-US"/>
              </w:rPr>
              <w:t>XLI</w:t>
            </w:r>
            <w:r w:rsidRPr="00872C4D">
              <w:t xml:space="preserve"> </w:t>
            </w:r>
            <w:r>
              <w:t xml:space="preserve">сессии Совета муниципального </w:t>
            </w:r>
            <w:r w:rsidRPr="00593D77">
              <w:t>образования</w:t>
            </w:r>
            <w:r>
              <w:t xml:space="preserve"> Выселковский район </w:t>
            </w:r>
            <w:r>
              <w:rPr>
                <w:lang w:val="en-US"/>
              </w:rPr>
              <w:t>III</w:t>
            </w:r>
            <w:r w:rsidRPr="00872C4D">
              <w:t xml:space="preserve"> </w:t>
            </w:r>
            <w:r>
              <w:t>созыва</w:t>
            </w:r>
          </w:p>
        </w:tc>
      </w:tr>
      <w:tr w:rsidR="0028750C" w:rsidRPr="00593D7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8750C" w:rsidRPr="00DA7D5E" w:rsidRDefault="0028750C" w:rsidP="00962BD7">
            <w:pPr>
              <w:ind w:left="5028"/>
            </w:pPr>
            <w:r>
              <w:t>«О бюджете муниципального образования Выселковский район</w:t>
            </w:r>
          </w:p>
        </w:tc>
      </w:tr>
      <w:tr w:rsidR="0028750C" w:rsidRPr="00593D7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8750C" w:rsidRDefault="0028750C" w:rsidP="002C26F5">
            <w:pPr>
              <w:ind w:left="5040"/>
            </w:pPr>
            <w:r>
              <w:t>на 2020 год и на плановый период</w:t>
            </w:r>
          </w:p>
          <w:p w:rsidR="0028750C" w:rsidRPr="00E21664" w:rsidRDefault="0028750C" w:rsidP="002C26F5">
            <w:pPr>
              <w:ind w:left="5040"/>
            </w:pPr>
            <w:r>
              <w:t>2021 и 2022 годов»</w:t>
            </w:r>
          </w:p>
        </w:tc>
      </w:tr>
    </w:tbl>
    <w:p w:rsidR="0028750C" w:rsidRPr="006F5E44" w:rsidRDefault="0028750C" w:rsidP="000336F2">
      <w:pPr>
        <w:ind w:left="4248"/>
        <w:rPr>
          <w:sz w:val="24"/>
          <w:szCs w:val="24"/>
        </w:rPr>
      </w:pPr>
    </w:p>
    <w:p w:rsidR="0028750C" w:rsidRPr="006F5E44" w:rsidRDefault="0028750C" w:rsidP="00410BE7">
      <w:pPr>
        <w:ind w:left="5529"/>
        <w:jc w:val="right"/>
        <w:outlineLvl w:val="0"/>
        <w:rPr>
          <w:color w:val="000000"/>
          <w:sz w:val="24"/>
          <w:szCs w:val="24"/>
        </w:rPr>
      </w:pPr>
    </w:p>
    <w:p w:rsidR="0028750C" w:rsidRPr="00770578" w:rsidRDefault="0028750C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>Перечень  главных администраторов доходов районного бюджета</w:t>
      </w:r>
    </w:p>
    <w:p w:rsidR="0028750C" w:rsidRPr="00770578" w:rsidRDefault="0028750C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 и закрепляемые за ними виды (подвиды)  доходов районного бюджета </w:t>
      </w:r>
    </w:p>
    <w:p w:rsidR="0028750C" w:rsidRPr="00770578" w:rsidRDefault="0028750C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и перечень главных администраторов источников финансирования </w:t>
      </w:r>
    </w:p>
    <w:p w:rsidR="0028750C" w:rsidRPr="00770578" w:rsidRDefault="0028750C" w:rsidP="007C2C3C">
      <w:pPr>
        <w:jc w:val="center"/>
        <w:outlineLvl w:val="0"/>
      </w:pPr>
      <w:r w:rsidRPr="00770578">
        <w:rPr>
          <w:b/>
          <w:bCs/>
        </w:rPr>
        <w:t xml:space="preserve">дефицита районного бюджета  </w:t>
      </w:r>
    </w:p>
    <w:p w:rsidR="0028750C" w:rsidRPr="00FB66DB" w:rsidRDefault="0028750C" w:rsidP="00FB66DB">
      <w:pPr>
        <w:ind w:left="5670"/>
        <w:jc w:val="center"/>
        <w:outlineLvl w:val="0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9"/>
        <w:gridCol w:w="2992"/>
        <w:gridCol w:w="5419"/>
      </w:tblGrid>
      <w:tr w:rsidR="0028750C" w:rsidRPr="00FB66DB">
        <w:trPr>
          <w:trHeight w:val="661"/>
        </w:trPr>
        <w:tc>
          <w:tcPr>
            <w:tcW w:w="4301" w:type="dxa"/>
            <w:gridSpan w:val="2"/>
            <w:vAlign w:val="center"/>
          </w:tcPr>
          <w:p w:rsidR="0028750C" w:rsidRPr="00770578" w:rsidRDefault="0028750C" w:rsidP="00FB66DB">
            <w:pPr>
              <w:jc w:val="center"/>
              <w:rPr>
                <w:color w:val="000000"/>
                <w:sz w:val="22"/>
                <w:szCs w:val="22"/>
              </w:rPr>
            </w:pPr>
            <w:r w:rsidRPr="00770578">
              <w:rPr>
                <w:color w:val="00000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28750C" w:rsidRPr="00770578" w:rsidRDefault="0028750C" w:rsidP="00FB66DB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 w:rsidRPr="00770578">
              <w:rPr>
                <w:color w:val="000000"/>
                <w:sz w:val="22"/>
                <w:szCs w:val="22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28750C" w:rsidRPr="00770578" w:rsidRDefault="0028750C" w:rsidP="00FB66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8750C" w:rsidRPr="00FB66DB">
        <w:trPr>
          <w:trHeight w:val="2325"/>
        </w:trPr>
        <w:tc>
          <w:tcPr>
            <w:tcW w:w="1309" w:type="dxa"/>
            <w:vAlign w:val="center"/>
          </w:tcPr>
          <w:p w:rsidR="0028750C" w:rsidRPr="00770578" w:rsidRDefault="0028750C" w:rsidP="00FB66DB">
            <w:pPr>
              <w:jc w:val="center"/>
              <w:rPr>
                <w:sz w:val="22"/>
                <w:szCs w:val="22"/>
              </w:rPr>
            </w:pPr>
            <w:r w:rsidRPr="00770578">
              <w:rPr>
                <w:sz w:val="22"/>
                <w:szCs w:val="22"/>
              </w:rPr>
              <w:t>главного администратора доходов и источников финансирования</w:t>
            </w:r>
          </w:p>
          <w:p w:rsidR="0028750C" w:rsidRPr="00770578" w:rsidRDefault="0028750C" w:rsidP="00FB66DB">
            <w:pPr>
              <w:jc w:val="center"/>
              <w:rPr>
                <w:sz w:val="22"/>
                <w:szCs w:val="22"/>
              </w:rPr>
            </w:pPr>
            <w:r w:rsidRPr="00770578">
              <w:rPr>
                <w:sz w:val="22"/>
                <w:szCs w:val="22"/>
              </w:rPr>
              <w:t>дефицита районного бюджета</w:t>
            </w:r>
          </w:p>
          <w:p w:rsidR="0028750C" w:rsidRPr="00770578" w:rsidRDefault="0028750C" w:rsidP="00FB6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92" w:type="dxa"/>
            <w:vAlign w:val="center"/>
          </w:tcPr>
          <w:p w:rsidR="0028750C" w:rsidRPr="00770578" w:rsidRDefault="0028750C" w:rsidP="00FB66DB">
            <w:pPr>
              <w:jc w:val="center"/>
              <w:rPr>
                <w:sz w:val="22"/>
                <w:szCs w:val="22"/>
              </w:rPr>
            </w:pPr>
            <w:r w:rsidRPr="00770578">
              <w:rPr>
                <w:sz w:val="22"/>
                <w:szCs w:val="22"/>
              </w:rPr>
              <w:t xml:space="preserve">доходов и источников финансирования дефицита районного бюджета </w:t>
            </w:r>
          </w:p>
          <w:p w:rsidR="0028750C" w:rsidRPr="00770578" w:rsidRDefault="0028750C" w:rsidP="00FB66DB">
            <w:pPr>
              <w:jc w:val="center"/>
              <w:rPr>
                <w:sz w:val="22"/>
                <w:szCs w:val="22"/>
              </w:rPr>
            </w:pPr>
          </w:p>
          <w:p w:rsidR="0028750C" w:rsidRPr="00770578" w:rsidRDefault="0028750C" w:rsidP="00FB6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9" w:type="dxa"/>
            <w:vMerge/>
            <w:vAlign w:val="center"/>
          </w:tcPr>
          <w:p w:rsidR="0028750C" w:rsidRPr="00770578" w:rsidRDefault="0028750C" w:rsidP="00FB66D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8750C" w:rsidRPr="00FB66DB" w:rsidRDefault="0028750C" w:rsidP="00FB66DB">
      <w:pPr>
        <w:rPr>
          <w:sz w:val="24"/>
          <w:szCs w:val="24"/>
        </w:rPr>
      </w:pPr>
    </w:p>
    <w:tbl>
      <w:tblPr>
        <w:tblW w:w="9720" w:type="dxa"/>
        <w:tblInd w:w="-106" w:type="dxa"/>
        <w:tblLayout w:type="fixed"/>
        <w:tblLook w:val="0000"/>
      </w:tblPr>
      <w:tblGrid>
        <w:gridCol w:w="1080"/>
        <w:gridCol w:w="3245"/>
        <w:gridCol w:w="5395"/>
      </w:tblGrid>
      <w:tr w:rsidR="0028750C" w:rsidRPr="00FB66DB" w:rsidTr="008351D6">
        <w:trPr>
          <w:trHeight w:val="33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2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3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  <w:tcBorders>
              <w:top w:val="single" w:sz="4" w:space="0" w:color="auto"/>
            </w:tcBorders>
          </w:tcPr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  <w:tcBorders>
              <w:top w:val="single" w:sz="4" w:space="0" w:color="auto"/>
            </w:tcBorders>
          </w:tcPr>
          <w:p w:rsidR="0028750C" w:rsidRPr="00FB66DB" w:rsidRDefault="0028750C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95" w:type="dxa"/>
            <w:tcBorders>
              <w:top w:val="single" w:sz="4" w:space="0" w:color="auto"/>
            </w:tcBorders>
            <w:vAlign w:val="bottom"/>
          </w:tcPr>
          <w:p w:rsidR="0028750C" w:rsidRPr="00FB66DB" w:rsidRDefault="0028750C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Администрация муниципального</w:t>
            </w:r>
          </w:p>
          <w:p w:rsidR="0028750C" w:rsidRPr="00FB66DB" w:rsidRDefault="0028750C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образования Выселковский район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902    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08 07150 01 1000 110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08 07150 01 4000 110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color w:val="000000"/>
                <w:sz w:val="24"/>
                <w:szCs w:val="24"/>
              </w:rPr>
              <w:t>(прочие поступления)</w:t>
            </w:r>
          </w:p>
        </w:tc>
      </w:tr>
      <w:tr w:rsidR="0028750C" w:rsidRPr="00FB66DB" w:rsidTr="008351D6">
        <w:trPr>
          <w:trHeight w:val="211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1274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11 01050 05 0000 120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28750C" w:rsidRPr="00FB66DB" w:rsidTr="008351D6">
        <w:trPr>
          <w:trHeight w:val="202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770578">
        <w:trPr>
          <w:trHeight w:val="768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11 03050 05 0000 120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496601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496601">
              <w:rPr>
                <w:color w:val="000000"/>
                <w:sz w:val="24"/>
                <w:szCs w:val="24"/>
              </w:rPr>
              <w:t>11 050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96601">
              <w:rPr>
                <w:color w:val="000000"/>
                <w:sz w:val="24"/>
                <w:szCs w:val="24"/>
              </w:rPr>
              <w:t xml:space="preserve"> 05 00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21</w:t>
            </w:r>
            <w:r w:rsidRPr="00496601">
              <w:rPr>
                <w:color w:val="000000"/>
                <w:sz w:val="24"/>
                <w:szCs w:val="24"/>
              </w:rPr>
              <w:t xml:space="preserve"> 120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C518D7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3 120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C518D7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4 120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C518D7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6 120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C518D7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94D3D" w:rsidRDefault="0028750C" w:rsidP="00FB66D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94D3D" w:rsidRDefault="0028750C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1 11 05025 05 0000 120</w:t>
            </w:r>
          </w:p>
        </w:tc>
        <w:tc>
          <w:tcPr>
            <w:tcW w:w="5395" w:type="dxa"/>
          </w:tcPr>
          <w:p w:rsidR="0028750C" w:rsidRPr="00F94D3D" w:rsidRDefault="0028750C" w:rsidP="00FB66DB">
            <w:pPr>
              <w:jc w:val="both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1 11 05035 05 0042 120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C2C3C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1 11 05313 05 0000 120</w:t>
            </w: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C2C3C" w:rsidRDefault="0028750C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1 11 05325 05 0000 120</w:t>
            </w: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5D49FE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770578">
        <w:trPr>
          <w:trHeight w:val="2056"/>
        </w:trPr>
        <w:tc>
          <w:tcPr>
            <w:tcW w:w="1080" w:type="dxa"/>
          </w:tcPr>
          <w:p w:rsidR="0028750C" w:rsidRPr="005D49FE" w:rsidRDefault="0028750C" w:rsidP="00FB66DB">
            <w:pPr>
              <w:jc w:val="center"/>
              <w:rPr>
                <w:sz w:val="24"/>
                <w:szCs w:val="24"/>
              </w:rPr>
            </w:pPr>
            <w:r w:rsidRPr="005D49FE">
              <w:rPr>
                <w:sz w:val="24"/>
                <w:szCs w:val="24"/>
              </w:rPr>
              <w:t>902</w:t>
            </w:r>
          </w:p>
          <w:p w:rsidR="0028750C" w:rsidRPr="005D49FE" w:rsidRDefault="0028750C" w:rsidP="00DD463C">
            <w:pPr>
              <w:rPr>
                <w:b/>
                <w:bCs/>
                <w:sz w:val="24"/>
                <w:szCs w:val="24"/>
              </w:rPr>
            </w:pPr>
          </w:p>
          <w:p w:rsidR="0028750C" w:rsidRPr="005D49FE" w:rsidRDefault="0028750C" w:rsidP="00DD463C">
            <w:pPr>
              <w:rPr>
                <w:b/>
                <w:bCs/>
                <w:sz w:val="24"/>
                <w:szCs w:val="24"/>
              </w:rPr>
            </w:pPr>
          </w:p>
          <w:p w:rsidR="0028750C" w:rsidRPr="005D49FE" w:rsidRDefault="0028750C" w:rsidP="00DD463C">
            <w:pPr>
              <w:rPr>
                <w:b/>
                <w:bCs/>
                <w:sz w:val="24"/>
                <w:szCs w:val="24"/>
              </w:rPr>
            </w:pPr>
          </w:p>
          <w:p w:rsidR="0028750C" w:rsidRPr="005D49FE" w:rsidRDefault="0028750C" w:rsidP="00DD463C">
            <w:pPr>
              <w:rPr>
                <w:b/>
                <w:bCs/>
                <w:sz w:val="24"/>
                <w:szCs w:val="24"/>
              </w:rPr>
            </w:pPr>
          </w:p>
          <w:p w:rsidR="0028750C" w:rsidRPr="005D49FE" w:rsidRDefault="0028750C" w:rsidP="00DD463C">
            <w:pPr>
              <w:rPr>
                <w:b/>
                <w:bCs/>
                <w:sz w:val="24"/>
                <w:szCs w:val="24"/>
              </w:rPr>
            </w:pPr>
          </w:p>
          <w:p w:rsidR="0028750C" w:rsidRPr="005D49FE" w:rsidRDefault="0028750C" w:rsidP="00DD463C">
            <w:pPr>
              <w:rPr>
                <w:b/>
                <w:bCs/>
                <w:sz w:val="24"/>
                <w:szCs w:val="24"/>
              </w:rPr>
            </w:pPr>
          </w:p>
          <w:p w:rsidR="0028750C" w:rsidRPr="005D49FE" w:rsidRDefault="0028750C" w:rsidP="00DD46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5D49FE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D49FE">
              <w:rPr>
                <w:color w:val="000000"/>
                <w:sz w:val="24"/>
                <w:szCs w:val="24"/>
              </w:rPr>
              <w:t>1 11 09045 05 0000 120</w:t>
            </w:r>
          </w:p>
          <w:p w:rsidR="0028750C" w:rsidRPr="005D49FE" w:rsidRDefault="0028750C" w:rsidP="00C842A4">
            <w:pPr>
              <w:jc w:val="center"/>
              <w:rPr>
                <w:sz w:val="24"/>
                <w:szCs w:val="24"/>
              </w:rPr>
            </w:pPr>
          </w:p>
          <w:p w:rsidR="0028750C" w:rsidRPr="005D49FE" w:rsidRDefault="0028750C" w:rsidP="00C842A4">
            <w:pPr>
              <w:jc w:val="center"/>
              <w:rPr>
                <w:sz w:val="24"/>
                <w:szCs w:val="24"/>
              </w:rPr>
            </w:pPr>
          </w:p>
          <w:p w:rsidR="0028750C" w:rsidRPr="005D49FE" w:rsidRDefault="0028750C" w:rsidP="00C842A4">
            <w:pPr>
              <w:jc w:val="center"/>
              <w:rPr>
                <w:sz w:val="24"/>
                <w:szCs w:val="24"/>
              </w:rPr>
            </w:pPr>
          </w:p>
          <w:p w:rsidR="0028750C" w:rsidRPr="005D49FE" w:rsidRDefault="0028750C" w:rsidP="00C842A4">
            <w:pPr>
              <w:jc w:val="center"/>
              <w:rPr>
                <w:sz w:val="24"/>
                <w:szCs w:val="24"/>
              </w:rPr>
            </w:pPr>
          </w:p>
          <w:p w:rsidR="0028750C" w:rsidRPr="005D49FE" w:rsidRDefault="0028750C" w:rsidP="00C842A4">
            <w:pPr>
              <w:jc w:val="center"/>
              <w:rPr>
                <w:sz w:val="24"/>
                <w:szCs w:val="24"/>
              </w:rPr>
            </w:pPr>
          </w:p>
          <w:p w:rsidR="0028750C" w:rsidRPr="005D49FE" w:rsidRDefault="0028750C" w:rsidP="00C842A4">
            <w:pPr>
              <w:jc w:val="center"/>
              <w:rPr>
                <w:sz w:val="24"/>
                <w:szCs w:val="24"/>
              </w:rPr>
            </w:pPr>
          </w:p>
          <w:p w:rsidR="0028750C" w:rsidRPr="005D49FE" w:rsidRDefault="0028750C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567476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567476" w:rsidRDefault="0028750C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567476" w:rsidRDefault="0028750C" w:rsidP="00FB66DB">
            <w:pPr>
              <w:jc w:val="center"/>
              <w:rPr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 xml:space="preserve">     902        </w:t>
            </w:r>
          </w:p>
        </w:tc>
        <w:tc>
          <w:tcPr>
            <w:tcW w:w="3245" w:type="dxa"/>
          </w:tcPr>
          <w:p w:rsidR="0028750C" w:rsidRPr="00567476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>1 13 01075 05 0000 130</w:t>
            </w:r>
          </w:p>
        </w:tc>
        <w:tc>
          <w:tcPr>
            <w:tcW w:w="5395" w:type="dxa"/>
          </w:tcPr>
          <w:p w:rsidR="0028750C" w:rsidRPr="00567476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567476">
              <w:rPr>
                <w:color w:val="000000"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C2C3C" w:rsidRDefault="0028750C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C2C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28750C" w:rsidRPr="007C2C3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1 14 01050 05 0000 410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282F2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82F2B" w:rsidRDefault="0028750C" w:rsidP="00C842A4">
            <w:pPr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1 14 02050 05 0000 410</w:t>
            </w:r>
          </w:p>
        </w:tc>
        <w:tc>
          <w:tcPr>
            <w:tcW w:w="5395" w:type="dxa"/>
          </w:tcPr>
          <w:p w:rsidR="0028750C" w:rsidRPr="00282F2B" w:rsidRDefault="0028750C" w:rsidP="00FB66DB">
            <w:pPr>
              <w:jc w:val="both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94D3D" w:rsidRDefault="0028750C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94D3D" w:rsidRDefault="0028750C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1 14 02050 05 0000 440</w:t>
            </w:r>
          </w:p>
        </w:tc>
        <w:tc>
          <w:tcPr>
            <w:tcW w:w="5395" w:type="dxa"/>
          </w:tcPr>
          <w:p w:rsidR="0028750C" w:rsidRPr="00F94D3D" w:rsidRDefault="0028750C" w:rsidP="00282F2B">
            <w:pPr>
              <w:jc w:val="both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1 14 02052 05 0000 410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28750C" w:rsidRPr="00FB66DB" w:rsidRDefault="0028750C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8750C" w:rsidRPr="00FB66DB" w:rsidTr="00282F2B">
        <w:trPr>
          <w:trHeight w:val="22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2432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1 14 02053 05 0000 410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94D3D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94D3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94D3D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28750C" w:rsidRPr="00FB66DB" w:rsidRDefault="0028750C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1 14 04050 05 0000 420</w:t>
            </w:r>
          </w:p>
        </w:tc>
        <w:tc>
          <w:tcPr>
            <w:tcW w:w="5395" w:type="dxa"/>
          </w:tcPr>
          <w:p w:rsidR="0028750C" w:rsidRPr="00FB66DB" w:rsidRDefault="0028750C" w:rsidP="004931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B34102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B34102" w:rsidRDefault="0028750C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21</w:t>
            </w:r>
            <w:r w:rsidRPr="00B34102">
              <w:rPr>
                <w:sz w:val="24"/>
                <w:szCs w:val="24"/>
              </w:rPr>
              <w:t xml:space="preserve"> 430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B34102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B34102" w:rsidRDefault="0028750C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</w:t>
            </w:r>
            <w:r w:rsidRPr="00B34102">
              <w:rPr>
                <w:sz w:val="24"/>
                <w:szCs w:val="24"/>
              </w:rPr>
              <w:t>6 430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282F2B">
        <w:trPr>
          <w:trHeight w:val="80"/>
        </w:trPr>
        <w:tc>
          <w:tcPr>
            <w:tcW w:w="1080" w:type="dxa"/>
          </w:tcPr>
          <w:p w:rsidR="0028750C" w:rsidRPr="00D260D2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D260D2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D260D2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D260D2" w:rsidRDefault="0028750C" w:rsidP="00FB66DB">
            <w:pPr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D260D2" w:rsidRDefault="0028750C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D260D2">
              <w:rPr>
                <w:sz w:val="24"/>
                <w:szCs w:val="24"/>
              </w:rPr>
              <w:t>14 06025 05 0000 430</w:t>
            </w:r>
          </w:p>
        </w:tc>
        <w:tc>
          <w:tcPr>
            <w:tcW w:w="5395" w:type="dxa"/>
          </w:tcPr>
          <w:p w:rsidR="0028750C" w:rsidRPr="00D260D2" w:rsidRDefault="0028750C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D260D2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D260D2" w:rsidRDefault="0028750C" w:rsidP="00FB66D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D260D2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D260D2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D260D2" w:rsidRDefault="0028750C" w:rsidP="00FB66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1 14 06045 05 0000 430</w:t>
            </w:r>
          </w:p>
        </w:tc>
        <w:tc>
          <w:tcPr>
            <w:tcW w:w="5395" w:type="dxa"/>
          </w:tcPr>
          <w:p w:rsidR="0028750C" w:rsidRPr="00D260D2" w:rsidRDefault="0028750C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375720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375720" w:rsidRDefault="0028750C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75720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375720" w:rsidRDefault="0028750C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375720" w:rsidRDefault="0028750C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1 14 06 313 05 0000 430</w:t>
            </w:r>
          </w:p>
        </w:tc>
        <w:tc>
          <w:tcPr>
            <w:tcW w:w="5395" w:type="dxa"/>
          </w:tcPr>
          <w:p w:rsidR="0028750C" w:rsidRPr="00375720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</w:t>
            </w:r>
            <w:r>
              <w:rPr>
                <w:color w:val="000000"/>
                <w:sz w:val="24"/>
                <w:szCs w:val="24"/>
              </w:rPr>
              <w:t xml:space="preserve"> сельских поселений и</w:t>
            </w:r>
            <w:r w:rsidRPr="00375720">
              <w:rPr>
                <w:color w:val="000000"/>
                <w:sz w:val="24"/>
                <w:szCs w:val="24"/>
              </w:rPr>
              <w:t xml:space="preserve"> межселенных территорий муниципальных районов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C842A4" w:rsidRDefault="0028750C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C842A4" w:rsidRDefault="0028750C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1 16 01 073 01 0000 140</w:t>
            </w:r>
          </w:p>
        </w:tc>
        <w:tc>
          <w:tcPr>
            <w:tcW w:w="5395" w:type="dxa"/>
          </w:tcPr>
          <w:p w:rsidR="0028750C" w:rsidRPr="00C842A4" w:rsidRDefault="0028750C" w:rsidP="00FB66DB">
            <w:pPr>
              <w:jc w:val="both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375720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375720" w:rsidRDefault="0028750C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75720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375720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375720" w:rsidRDefault="0028750C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5395" w:type="dxa"/>
          </w:tcPr>
          <w:p w:rsidR="0028750C" w:rsidRPr="00375720" w:rsidRDefault="0028750C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503CC7" w:rsidRDefault="0028750C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503CC7" w:rsidRDefault="0028750C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B548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B5480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  <w:p w:rsidR="0028750C" w:rsidRPr="00FB66DB" w:rsidRDefault="0028750C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B5480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C26F9">
              <w:rPr>
                <w:bCs/>
                <w:color w:val="000000"/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28750C" w:rsidRPr="00FB66DB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Административные </w:t>
            </w:r>
            <w:r w:rsidRPr="00FB66DB">
              <w:rPr>
                <w:color w:val="000000"/>
                <w:sz w:val="24"/>
                <w:szCs w:val="24"/>
              </w:rPr>
              <w:t>штрафы</w:t>
            </w:r>
            <w:r>
              <w:rPr>
                <w:color w:val="000000"/>
                <w:sz w:val="24"/>
                <w:szCs w:val="24"/>
              </w:rPr>
              <w:t>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503CC7" w:rsidRDefault="0028750C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503CC7" w:rsidRDefault="0028750C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B5480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28750C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</w:t>
            </w:r>
          </w:p>
          <w:p w:rsidR="0028750C" w:rsidRPr="00FB66DB" w:rsidRDefault="0028750C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предпринимателям и физическим лицам, подлежащие зачислению в бюджет муниципального образования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F17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1 16 07010 05 0000 140</w:t>
            </w:r>
          </w:p>
          <w:p w:rsidR="0028750C" w:rsidRPr="001C26F9" w:rsidRDefault="0028750C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C26F9" w:rsidRDefault="0028750C" w:rsidP="00F17C24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F17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1 16 07090 05 00000 140</w:t>
            </w:r>
          </w:p>
        </w:tc>
        <w:tc>
          <w:tcPr>
            <w:tcW w:w="5395" w:type="dxa"/>
          </w:tcPr>
          <w:p w:rsidR="0028750C" w:rsidRPr="001C26F9" w:rsidRDefault="0028750C" w:rsidP="00F17C24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17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503CC7">
              <w:rPr>
                <w:bCs/>
                <w:sz w:val="24"/>
                <w:szCs w:val="24"/>
              </w:rPr>
              <w:t>1 16 07090 05 0011 140</w:t>
            </w:r>
          </w:p>
        </w:tc>
        <w:tc>
          <w:tcPr>
            <w:tcW w:w="5395" w:type="dxa"/>
          </w:tcPr>
          <w:p w:rsidR="0028750C" w:rsidRPr="001C26F9" w:rsidRDefault="0028750C" w:rsidP="00F17C24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17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503CC7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231BFB">
              <w:rPr>
                <w:bCs/>
                <w:sz w:val="24"/>
                <w:szCs w:val="24"/>
              </w:rPr>
              <w:t>1 16 07090 05 0012 140</w:t>
            </w:r>
          </w:p>
        </w:tc>
        <w:tc>
          <w:tcPr>
            <w:tcW w:w="5395" w:type="dxa"/>
          </w:tcPr>
          <w:p w:rsidR="0028750C" w:rsidRPr="00503CC7" w:rsidRDefault="0028750C" w:rsidP="00F17C24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находящихся в собственности муниципальных районов, зачисляемые в бюджеты муниципальных районов)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B5480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17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31BFB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231BFB">
              <w:rPr>
                <w:bCs/>
                <w:sz w:val="24"/>
                <w:szCs w:val="24"/>
              </w:rPr>
              <w:t>116 07090 05 0014 140</w:t>
            </w:r>
          </w:p>
        </w:tc>
        <w:tc>
          <w:tcPr>
            <w:tcW w:w="5395" w:type="dxa"/>
          </w:tcPr>
          <w:p w:rsidR="0028750C" w:rsidRPr="00231BFB" w:rsidRDefault="0028750C" w:rsidP="00F17C24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>ченные в соответствии с законом или договором в случае неисполнения или</w:t>
            </w:r>
            <w:r>
              <w:rPr>
                <w:color w:val="000000"/>
                <w:sz w:val="24"/>
                <w:szCs w:val="24"/>
              </w:rPr>
              <w:t xml:space="preserve"> ненадлежащего исполнения обязательств перед муниципальным ор</w:t>
            </w:r>
            <w:r w:rsidRPr="00231BFB">
              <w:rPr>
                <w:color w:val="000000"/>
                <w:sz w:val="24"/>
                <w:szCs w:val="24"/>
              </w:rPr>
              <w:t>ганом (муниципальным казенным учреждением) муниципального района (за нарушение условий договоров аренды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зачисляемые в бюджеты муниципальных районов)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503CC7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503CC7" w:rsidRDefault="0028750C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503CC7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28750C" w:rsidRPr="00503CC7" w:rsidRDefault="0028750C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902FD" w:rsidRDefault="0028750C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28750C" w:rsidRPr="00583579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28750C" w:rsidRPr="00583579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902FD" w:rsidRDefault="0028750C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28750C" w:rsidRPr="00583579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28750C" w:rsidRPr="00583579" w:rsidRDefault="0028750C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902FD" w:rsidRDefault="0028750C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28750C" w:rsidRPr="00583579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28750C" w:rsidRPr="00583579" w:rsidRDefault="0028750C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902FD" w:rsidRDefault="0028750C" w:rsidP="00FB66D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1 16 10030 05 0000 140</w:t>
            </w: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230EC" w:rsidRDefault="0028750C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</w:t>
            </w:r>
            <w:r>
              <w:rPr>
                <w:sz w:val="24"/>
                <w:szCs w:val="24"/>
              </w:rPr>
              <w:t xml:space="preserve">, когда выгодоприобретателями </w:t>
            </w:r>
            <w:r w:rsidRPr="00FB66DB">
              <w:rPr>
                <w:sz w:val="24"/>
                <w:szCs w:val="24"/>
              </w:rPr>
              <w:t>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D07191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28750C" w:rsidRPr="00FB66DB" w:rsidRDefault="0028750C" w:rsidP="001C26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 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</w:t>
            </w:r>
            <w:r>
              <w:rPr>
                <w:sz w:val="24"/>
                <w:szCs w:val="24"/>
              </w:rPr>
              <w:t>, причиненного муниципальному имуществу муниципального района (за исключением имущества, закрепленного за муниципальными бюджетными (автономными)учреждениями , унитарными предприятиями)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697358" w:rsidRDefault="0028750C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D07191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D07191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</w:t>
            </w:r>
            <w:r w:rsidRPr="00FB66DB">
              <w:rPr>
                <w:color w:val="000000"/>
                <w:sz w:val="24"/>
                <w:szCs w:val="24"/>
              </w:rPr>
              <w:t>контракт</w:t>
            </w:r>
            <w:r>
              <w:rPr>
                <w:color w:val="000000"/>
                <w:sz w:val="24"/>
                <w:szCs w:val="24"/>
              </w:rPr>
              <w:t>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D07191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31BF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1 16 10062 05 0000 140</w:t>
            </w:r>
          </w:p>
        </w:tc>
        <w:tc>
          <w:tcPr>
            <w:tcW w:w="5395" w:type="dxa"/>
          </w:tcPr>
          <w:p w:rsidR="0028750C" w:rsidRPr="00231BFB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31BF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31BFB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1C26F9" w:rsidRDefault="0028750C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31BFB" w:rsidRDefault="0028750C" w:rsidP="00B548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31BFB" w:rsidRDefault="0028750C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1C26F9" w:rsidRDefault="0028750C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28750C" w:rsidRPr="001C26F9" w:rsidRDefault="0028750C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Default="0028750C" w:rsidP="005B11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31BF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31BFB" w:rsidRDefault="0028750C" w:rsidP="00231B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1 17 0105005 0000 180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8750C" w:rsidRPr="00FB66DB" w:rsidTr="00C842A4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2 02 25097 05 0000 150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2 02 30024 05 0000 150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28750C" w:rsidRPr="004D761D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4D761D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2 02 35120 05 0000 150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8750C" w:rsidRPr="00FB66DB" w:rsidTr="008351D6">
        <w:trPr>
          <w:trHeight w:val="337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1503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2 02 35082 05 0000 150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2 02 39999 05 0000 150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2 02 49999 05 0000 150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2 02 90024 05 0000 150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2 02 90065 05 0000 150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FB720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2 07 05020 05 0000 150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2 07 05030 05 0000 150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9C1C7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28750C" w:rsidRPr="002D71C5" w:rsidRDefault="0028750C" w:rsidP="009C1C7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 , прошлых лет из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1C26F9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20000 05 0000 710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1C26F9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C26F9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20000 05 0000 810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30100 05 0000 710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30100 05 0000 810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1C26F9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  <w:p w:rsidR="0028750C" w:rsidRPr="00750991" w:rsidRDefault="0028750C" w:rsidP="00FB66D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60100 05 0000 630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60502 05 0000 540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28750C" w:rsidRPr="00FB66DB" w:rsidTr="008351D6">
        <w:trPr>
          <w:trHeight w:val="327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985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0</w:t>
            </w:r>
            <w:r w:rsidRPr="00750991">
              <w:rPr>
                <w:sz w:val="24"/>
                <w:szCs w:val="24"/>
              </w:rPr>
              <w:t>60502 05 0000 640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8750C" w:rsidRPr="00750991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 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Финансовое управление администрации  муниципального образования Выселковский район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750991" w:rsidRDefault="0028750C" w:rsidP="00F111F8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1 13 02995 05 0000 130</w:t>
            </w:r>
          </w:p>
        </w:tc>
        <w:tc>
          <w:tcPr>
            <w:tcW w:w="5395" w:type="dxa"/>
          </w:tcPr>
          <w:p w:rsidR="0028750C" w:rsidRPr="00750991" w:rsidRDefault="0028750C" w:rsidP="00493F99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от компенсации затрат бюджетов  муниципальных районов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1 16 07010 05 0000 140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164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1 16 07090 05 0000 140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Ины</w:t>
            </w:r>
            <w:r>
              <w:rPr>
                <w:sz w:val="24"/>
                <w:szCs w:val="24"/>
              </w:rPr>
              <w:t>е штрафы, неустойки, пени, упла</w:t>
            </w:r>
            <w:r w:rsidRPr="001643E3">
              <w:rPr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</w:t>
            </w:r>
            <w:r>
              <w:rPr>
                <w:sz w:val="24"/>
                <w:szCs w:val="24"/>
              </w:rPr>
              <w:t>ния обяза</w:t>
            </w:r>
            <w:r w:rsidRPr="001643E3">
              <w:rPr>
                <w:sz w:val="24"/>
                <w:szCs w:val="24"/>
              </w:rPr>
              <w:t>тельств перед муниципальным органом, (муниципальным казенным учреждением) муниципального района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Платежи в целях возмещения убытков, пр</w:t>
            </w:r>
            <w:r>
              <w:rPr>
                <w:sz w:val="24"/>
                <w:szCs w:val="24"/>
              </w:rPr>
              <w:t>ичиненных уклонением от заключе</w:t>
            </w:r>
            <w:r w:rsidRPr="00354E2B">
              <w:rPr>
                <w:sz w:val="24"/>
                <w:szCs w:val="24"/>
              </w:rPr>
              <w:t>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</w:t>
            </w:r>
            <w:r>
              <w:rPr>
                <w:sz w:val="24"/>
                <w:szCs w:val="24"/>
              </w:rPr>
              <w:t>рушение законодательства Россий</w:t>
            </w:r>
            <w:r w:rsidRPr="00354E2B">
              <w:rPr>
                <w:sz w:val="24"/>
                <w:szCs w:val="24"/>
              </w:rPr>
              <w:t>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</w:t>
            </w:r>
            <w:r>
              <w:rPr>
                <w:sz w:val="24"/>
                <w:szCs w:val="24"/>
              </w:rPr>
              <w:t>ганом муниципального района (му</w:t>
            </w:r>
            <w:r w:rsidRPr="00354E2B">
              <w:rPr>
                <w:sz w:val="24"/>
                <w:szCs w:val="24"/>
              </w:rPr>
              <w:t>ниципальным казенным учреждением), в с</w:t>
            </w:r>
            <w:r>
              <w:rPr>
                <w:sz w:val="24"/>
                <w:szCs w:val="24"/>
              </w:rPr>
              <w:t>вязи с односторонним отказом ис</w:t>
            </w:r>
            <w:r w:rsidRPr="00354E2B">
              <w:rPr>
                <w:sz w:val="24"/>
                <w:szCs w:val="24"/>
              </w:rPr>
              <w:t>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50991" w:rsidRDefault="0028750C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750991" w:rsidRDefault="0028750C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750991" w:rsidRDefault="0028750C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28750C" w:rsidRPr="00750991" w:rsidRDefault="0028750C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2 02 15001 05 0000 150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2 0215002 05 0000 150</w:t>
            </w:r>
          </w:p>
        </w:tc>
        <w:tc>
          <w:tcPr>
            <w:tcW w:w="5395" w:type="dxa"/>
          </w:tcPr>
          <w:p w:rsidR="0028750C" w:rsidRPr="002D71C5" w:rsidRDefault="0028750C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375720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375720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75720" w:rsidRDefault="0028750C" w:rsidP="0034606D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375720" w:rsidRDefault="0028750C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375720" w:rsidRDefault="0028750C" w:rsidP="00C842A4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28750C" w:rsidRPr="00375720" w:rsidRDefault="0028750C" w:rsidP="0034606D">
            <w:pPr>
              <w:jc w:val="both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2 08 05000 05 0000 150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01 05 02 01 05 0000510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  <w:r>
              <w:rPr>
                <w:color w:val="000000"/>
                <w:sz w:val="24"/>
                <w:szCs w:val="24"/>
              </w:rPr>
              <w:t>бюджетов муниципальных районов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01 05 02 01 05 0000610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бюджетов муниципальных районов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1247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8750C" w:rsidRPr="00FB66DB" w:rsidRDefault="0028750C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AD4C55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AD4C55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AD4C55" w:rsidRDefault="0028750C" w:rsidP="0071656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AD4C55" w:rsidRDefault="0028750C" w:rsidP="00FB66DB">
            <w:pPr>
              <w:jc w:val="center"/>
              <w:rPr>
                <w:sz w:val="24"/>
                <w:szCs w:val="24"/>
              </w:rPr>
            </w:pPr>
            <w:r w:rsidRPr="00AD4C55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AD4C55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28750C" w:rsidRPr="00AD4C55" w:rsidRDefault="0028750C" w:rsidP="00716564">
            <w:pPr>
              <w:jc w:val="both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384D73" w:rsidRDefault="0028750C" w:rsidP="00FB66DB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налагаемыми мировыми судьями, комиссиями по делам несовершеннолетних и защите их прав</w:t>
            </w:r>
          </w:p>
          <w:p w:rsidR="0028750C" w:rsidRPr="00384D73" w:rsidRDefault="0028750C" w:rsidP="00FB66DB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574ECE" w:rsidRDefault="0028750C" w:rsidP="00B973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28750C" w:rsidRPr="00384D73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84D73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28750C" w:rsidRPr="00384D73" w:rsidRDefault="0028750C" w:rsidP="00574ECE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  <w:p w:rsidR="0028750C" w:rsidRPr="00384D73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1 16 07010 05 0000 140</w:t>
            </w:r>
          </w:p>
          <w:p w:rsidR="0028750C" w:rsidRPr="00384D73" w:rsidRDefault="0028750C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84D73" w:rsidRDefault="0028750C" w:rsidP="00BF60AF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28750C" w:rsidRPr="00384D73" w:rsidRDefault="0028750C" w:rsidP="00BF60A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84D73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1 16 07090 05 0000 140</w:t>
            </w:r>
          </w:p>
          <w:p w:rsidR="0028750C" w:rsidRPr="00384D73" w:rsidRDefault="0028750C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84D73" w:rsidRDefault="0028750C" w:rsidP="00BF60AF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28750C" w:rsidRPr="00384D73" w:rsidRDefault="0028750C" w:rsidP="00BF60A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8750C" w:rsidRPr="00384D73" w:rsidRDefault="0028750C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384D73" w:rsidRDefault="0028750C" w:rsidP="00FB66DB">
            <w:pPr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84D73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28750C" w:rsidRPr="00384D73" w:rsidRDefault="0028750C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84D73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354E2B">
              <w:rPr>
                <w:bCs/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28750C" w:rsidRPr="00384D73" w:rsidRDefault="0028750C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384D73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384D73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354E2B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8750C" w:rsidRPr="00384D73" w:rsidRDefault="0028750C" w:rsidP="004A1163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2D71C5" w:rsidRDefault="0028750C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28750C" w:rsidRPr="002D71C5" w:rsidRDefault="0028750C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28750C" w:rsidRPr="002D71C5" w:rsidRDefault="0028750C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8750C" w:rsidRPr="00FB66DB" w:rsidTr="006B653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911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Управление образования администрации муниципального образования</w:t>
            </w:r>
          </w:p>
          <w:p w:rsidR="0028750C" w:rsidRPr="00FB66DB" w:rsidRDefault="0028750C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 район Краснодарского края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Default="0028750C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C3194F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1 16 07010 05 0000 140</w:t>
            </w:r>
          </w:p>
          <w:p w:rsidR="0028750C" w:rsidRPr="00C3194F" w:rsidRDefault="0028750C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C3194F" w:rsidRDefault="0028750C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28750C" w:rsidRPr="00C3194F" w:rsidRDefault="0028750C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Default="0028750C" w:rsidP="00E57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C3194F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C3194F" w:rsidRDefault="0028750C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Default="0028750C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C3194F" w:rsidRDefault="0028750C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1 16 07090 05 0000 140</w:t>
            </w:r>
          </w:p>
          <w:p w:rsidR="0028750C" w:rsidRPr="00C3194F" w:rsidRDefault="0028750C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C3194F" w:rsidRDefault="0028750C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28750C" w:rsidRPr="00C3194F" w:rsidRDefault="0028750C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BF60AF" w:rsidRDefault="0028750C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C3194F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C3194F">
              <w:rPr>
                <w:bCs/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DD42B9" w:rsidRDefault="0028750C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C3194F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C3194F">
              <w:rPr>
                <w:bCs/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28750C" w:rsidRPr="00C3194F" w:rsidRDefault="0028750C" w:rsidP="00FB66DB">
            <w:pPr>
              <w:jc w:val="both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C3194F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C3194F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AD18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C3194F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4A1163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8750C" w:rsidRPr="00C3194F" w:rsidRDefault="0028750C" w:rsidP="00FB66DB">
            <w:pPr>
              <w:jc w:val="both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Платежи в целях возмещения убытков, пр</w:t>
            </w:r>
            <w:r>
              <w:rPr>
                <w:sz w:val="24"/>
                <w:szCs w:val="24"/>
              </w:rPr>
              <w:t>ичиненных уклонением от заключе</w:t>
            </w:r>
            <w:r w:rsidRPr="004A1163">
              <w:rPr>
                <w:sz w:val="24"/>
                <w:szCs w:val="24"/>
              </w:rPr>
              <w:t>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</w:t>
            </w:r>
            <w:r>
              <w:rPr>
                <w:sz w:val="24"/>
                <w:szCs w:val="24"/>
              </w:rPr>
              <w:t>рушение законодательства Россий</w:t>
            </w:r>
            <w:r w:rsidRPr="004A1163">
              <w:rPr>
                <w:sz w:val="24"/>
                <w:szCs w:val="24"/>
              </w:rPr>
              <w:t>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Default="0028750C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4A1163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4A1163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A57790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A57790">
              <w:rPr>
                <w:bCs/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8750C" w:rsidRPr="00A57790" w:rsidRDefault="0028750C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Default="0028750C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4A1163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4A1163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E578DE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A57790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A57790">
              <w:rPr>
                <w:bCs/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28750C" w:rsidRPr="00A57790" w:rsidRDefault="0028750C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A57790" w:rsidRDefault="0028750C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A57790" w:rsidRDefault="0028750C" w:rsidP="00120CFF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A57790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4A1163">
              <w:rPr>
                <w:bCs/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28750C" w:rsidRPr="00A57790" w:rsidRDefault="0028750C" w:rsidP="00120CFF">
            <w:pPr>
              <w:jc w:val="both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583579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28750C" w:rsidRPr="00583579" w:rsidRDefault="0028750C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8750C" w:rsidRPr="00FB66DB" w:rsidTr="00B97340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902FD" w:rsidRDefault="0028750C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AD18F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583579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28750C" w:rsidRPr="00583579" w:rsidRDefault="0028750C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28750C" w:rsidRPr="00FB66DB" w:rsidTr="00AD18F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2902FD" w:rsidRDefault="0028750C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AD18F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583579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28750C" w:rsidRPr="00583579" w:rsidRDefault="0028750C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28750C" w:rsidRPr="00FB66DB" w:rsidTr="00AD18F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AD18F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8750C" w:rsidRPr="00FB66DB" w:rsidTr="00AD18F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AD18F3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28750C" w:rsidRPr="00FB66DB" w:rsidTr="00AD18F3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20225097050000150</w:t>
            </w: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AA4623" w:rsidRDefault="0028750C" w:rsidP="00FB66D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AA4623" w:rsidRDefault="0028750C" w:rsidP="00C842A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AA4623" w:rsidRDefault="0028750C" w:rsidP="00FB66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AA4623" w:rsidRDefault="0028750C" w:rsidP="00FB66DB">
            <w:pPr>
              <w:jc w:val="center"/>
              <w:rPr>
                <w:bCs/>
                <w:sz w:val="24"/>
                <w:szCs w:val="24"/>
              </w:rPr>
            </w:pPr>
            <w:r w:rsidRPr="00AA4623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AA4623" w:rsidRDefault="0028750C" w:rsidP="00C842A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A4623">
              <w:rPr>
                <w:bCs/>
                <w:sz w:val="24"/>
                <w:szCs w:val="24"/>
              </w:rPr>
              <w:t>2022516050000150</w:t>
            </w:r>
          </w:p>
        </w:tc>
        <w:tc>
          <w:tcPr>
            <w:tcW w:w="5395" w:type="dxa"/>
          </w:tcPr>
          <w:p w:rsidR="0028750C" w:rsidRPr="00AA4623" w:rsidRDefault="0028750C" w:rsidP="00FB66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A4623">
              <w:rPr>
                <w:bCs/>
                <w:sz w:val="24"/>
                <w:szCs w:val="24"/>
              </w:rPr>
              <w:t>Субсидии бюджетам муниципальных районов на обновление материально- 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20230027050000150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20230029050000150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компенсацию части  платы, взимаемой с родителей (законных представителей</w:t>
            </w:r>
            <w:r>
              <w:rPr>
                <w:sz w:val="24"/>
                <w:szCs w:val="24"/>
              </w:rPr>
              <w:t>)  за присмотр и уход за детьми</w:t>
            </w:r>
            <w:r w:rsidRPr="00776B7D">
              <w:rPr>
                <w:sz w:val="24"/>
                <w:szCs w:val="24"/>
              </w:rPr>
              <w:t>, посещающими образов</w:t>
            </w:r>
            <w:r>
              <w:rPr>
                <w:sz w:val="24"/>
                <w:szCs w:val="24"/>
              </w:rPr>
              <w:t>ательные организации</w:t>
            </w:r>
            <w:r w:rsidRPr="00776B7D">
              <w:rPr>
                <w:sz w:val="24"/>
                <w:szCs w:val="24"/>
              </w:rPr>
              <w:t>, реализующие образовательные программы дошкольного образования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20239999050000150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20249999050000150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21805020050030150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219 25498 05 0000 150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219 25097  05 0000 150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219 45457 05 0000 150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28750C" w:rsidRPr="00776B7D" w:rsidRDefault="0028750C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28750C" w:rsidRPr="00776B7D" w:rsidRDefault="0028750C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776B7D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776B7D" w:rsidRDefault="0028750C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776B7D" w:rsidRDefault="0028750C" w:rsidP="00FB66D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8750C" w:rsidRPr="00FB66DB" w:rsidRDefault="0028750C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FB66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28750C" w:rsidRPr="00FB66DB" w:rsidTr="008351D6">
        <w:trPr>
          <w:trHeight w:val="278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1497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13 02995 05 0031 130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8351D6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13 02995 05 0041 130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14 02052 05 0000 440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14 02053 05 0000 440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524684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Default="0028750C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1F5E3C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1 16 07010 05 0000 140</w:t>
            </w:r>
          </w:p>
          <w:p w:rsidR="0028750C" w:rsidRPr="001F5E3C" w:rsidRDefault="0028750C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F5E3C" w:rsidRDefault="0028750C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28750C" w:rsidRPr="001F5E3C" w:rsidRDefault="0028750C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1F5E3C" w:rsidRDefault="0028750C" w:rsidP="00C842A4">
            <w:pPr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1 16 07090 05 0000 140</w:t>
            </w:r>
          </w:p>
          <w:p w:rsidR="0028750C" w:rsidRPr="001F5E3C" w:rsidRDefault="0028750C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F5E3C" w:rsidRDefault="0028750C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28750C" w:rsidRPr="001F5E3C" w:rsidRDefault="0028750C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1F5E3C" w:rsidRDefault="0028750C" w:rsidP="00C842A4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F5E3C">
              <w:rPr>
                <w:bCs/>
                <w:sz w:val="24"/>
                <w:szCs w:val="24"/>
              </w:rPr>
              <w:t>1 16 10032 05 0000 140</w:t>
            </w:r>
          </w:p>
          <w:p w:rsidR="0028750C" w:rsidRPr="001F5E3C" w:rsidRDefault="0028750C" w:rsidP="00C842A4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F5E3C" w:rsidRDefault="0028750C" w:rsidP="00FB66DB">
            <w:pPr>
              <w:jc w:val="both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F5E3C" w:rsidRDefault="0028750C" w:rsidP="00C842A4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F5E3C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1F5E3C" w:rsidRDefault="0028750C" w:rsidP="00C842A4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4957A9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8750C" w:rsidRPr="001F5E3C" w:rsidRDefault="0028750C" w:rsidP="004957A9">
            <w:pPr>
              <w:jc w:val="both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5B1135" w:rsidRDefault="0028750C" w:rsidP="00C842A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95" w:type="dxa"/>
          </w:tcPr>
          <w:p w:rsidR="0028750C" w:rsidRDefault="0028750C" w:rsidP="000C673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4957A9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8750C" w:rsidRPr="004957A9" w:rsidRDefault="0028750C" w:rsidP="004957A9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1F5E3C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1F5E3C" w:rsidRDefault="0028750C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1F5E3C" w:rsidRDefault="0028750C" w:rsidP="00C842A4">
            <w:pPr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28750C" w:rsidRPr="001F5E3C" w:rsidRDefault="0028750C" w:rsidP="000C6738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4957A9" w:rsidRDefault="0028750C" w:rsidP="00F422F5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4957A9" w:rsidRDefault="0028750C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E578DE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1F5E3C" w:rsidRDefault="0028750C" w:rsidP="00C842A4">
            <w:pPr>
              <w:jc w:val="center"/>
              <w:rPr>
                <w:bCs/>
                <w:sz w:val="24"/>
                <w:szCs w:val="24"/>
              </w:rPr>
            </w:pPr>
            <w:r w:rsidRPr="001F5E3C">
              <w:rPr>
                <w:bCs/>
                <w:sz w:val="24"/>
                <w:szCs w:val="24"/>
              </w:rPr>
              <w:t>1 16 11031 05 0000 140</w:t>
            </w:r>
          </w:p>
        </w:tc>
        <w:tc>
          <w:tcPr>
            <w:tcW w:w="5395" w:type="dxa"/>
          </w:tcPr>
          <w:p w:rsidR="0028750C" w:rsidRPr="001F5E3C" w:rsidRDefault="0028750C" w:rsidP="00E578DE">
            <w:pPr>
              <w:jc w:val="both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Возмещения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E965E7" w:rsidRDefault="0028750C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E965E7" w:rsidRDefault="0028750C" w:rsidP="00120CFF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17 01050 05 0000 180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750C" w:rsidRPr="00FB66DB" w:rsidTr="00E578DE">
        <w:trPr>
          <w:trHeight w:val="80"/>
        </w:trPr>
        <w:tc>
          <w:tcPr>
            <w:tcW w:w="1080" w:type="dxa"/>
          </w:tcPr>
          <w:p w:rsidR="0028750C" w:rsidRPr="00FB66DB" w:rsidRDefault="0028750C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FB66DB" w:rsidRDefault="0028750C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28750C" w:rsidRPr="00FB66DB" w:rsidRDefault="0028750C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28750C" w:rsidRPr="00927FA4" w:rsidTr="00E578DE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Pr="00927FA4">
              <w:rPr>
                <w:sz w:val="24"/>
                <w:szCs w:val="24"/>
              </w:rPr>
              <w:t>0225519050000150</w:t>
            </w: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Pr="00927FA4">
              <w:rPr>
                <w:sz w:val="24"/>
                <w:szCs w:val="24"/>
              </w:rPr>
              <w:t>0229999050000150</w:t>
            </w: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Pr="00927FA4">
              <w:rPr>
                <w:sz w:val="24"/>
                <w:szCs w:val="24"/>
              </w:rPr>
              <w:t>0230024050000150</w:t>
            </w:r>
          </w:p>
        </w:tc>
        <w:tc>
          <w:tcPr>
            <w:tcW w:w="5395" w:type="dxa"/>
          </w:tcPr>
          <w:p w:rsidR="0028750C" w:rsidRPr="00927FA4" w:rsidRDefault="0028750C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Pr="00927FA4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Pr="00927FA4">
              <w:rPr>
                <w:sz w:val="24"/>
                <w:szCs w:val="24"/>
              </w:rPr>
              <w:t>0249999050000150</w:t>
            </w:r>
          </w:p>
        </w:tc>
        <w:tc>
          <w:tcPr>
            <w:tcW w:w="5395" w:type="dxa"/>
          </w:tcPr>
          <w:p w:rsidR="0028750C" w:rsidRPr="00927FA4" w:rsidRDefault="0028750C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28750C" w:rsidRPr="00927FA4" w:rsidRDefault="0028750C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28750C" w:rsidRPr="00927FA4" w:rsidRDefault="0028750C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8750C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750C" w:rsidRPr="00927FA4" w:rsidTr="008351D6">
        <w:trPr>
          <w:trHeight w:val="80"/>
        </w:trPr>
        <w:tc>
          <w:tcPr>
            <w:tcW w:w="1080" w:type="dxa"/>
          </w:tcPr>
          <w:p w:rsidR="0028750C" w:rsidRPr="00927FA4" w:rsidRDefault="0028750C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28750C" w:rsidRPr="00927FA4" w:rsidRDefault="0028750C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21960010050000150</w:t>
            </w:r>
          </w:p>
          <w:p w:rsidR="0028750C" w:rsidRPr="00927FA4" w:rsidRDefault="0028750C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8750C" w:rsidRPr="00927FA4" w:rsidRDefault="0028750C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750C" w:rsidRPr="00750991" w:rsidRDefault="0028750C" w:rsidP="00FB66DB">
      <w:pPr>
        <w:rPr>
          <w:sz w:val="24"/>
          <w:szCs w:val="24"/>
        </w:rPr>
      </w:pPr>
    </w:p>
    <w:p w:rsidR="0028750C" w:rsidRPr="00FB66DB" w:rsidRDefault="0028750C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>Заместитель главы муниципального</w:t>
      </w:r>
    </w:p>
    <w:p w:rsidR="0028750C" w:rsidRPr="00FB66DB" w:rsidRDefault="0028750C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>образования Выселковский район</w:t>
      </w:r>
      <w:r>
        <w:rPr>
          <w:sz w:val="24"/>
          <w:szCs w:val="24"/>
        </w:rPr>
        <w:t>,</w:t>
      </w:r>
    </w:p>
    <w:p w:rsidR="0028750C" w:rsidRPr="00FB66DB" w:rsidRDefault="0028750C" w:rsidP="00FB66DB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Pr="00FB66DB">
        <w:rPr>
          <w:sz w:val="24"/>
          <w:szCs w:val="24"/>
        </w:rPr>
        <w:t>ачальник финансового управления</w:t>
      </w:r>
    </w:p>
    <w:p w:rsidR="0028750C" w:rsidRPr="00FB66DB" w:rsidRDefault="0028750C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>администрации муниципального</w:t>
      </w:r>
    </w:p>
    <w:p w:rsidR="0028750C" w:rsidRPr="00FB66DB" w:rsidRDefault="0028750C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>образования Выселковский район                                       И.А.Колесникова</w:t>
      </w:r>
    </w:p>
    <w:p w:rsidR="0028750C" w:rsidRDefault="0028750C" w:rsidP="00D31644">
      <w:pPr>
        <w:pStyle w:val="BodyTextIndent"/>
        <w:ind w:left="5760"/>
      </w:pPr>
    </w:p>
    <w:sectPr w:rsidR="0028750C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220"/>
    <w:rsid w:val="00004B64"/>
    <w:rsid w:val="00006010"/>
    <w:rsid w:val="00006108"/>
    <w:rsid w:val="00011DAA"/>
    <w:rsid w:val="00013747"/>
    <w:rsid w:val="00017808"/>
    <w:rsid w:val="000336F2"/>
    <w:rsid w:val="00036A7C"/>
    <w:rsid w:val="00047344"/>
    <w:rsid w:val="00050E2F"/>
    <w:rsid w:val="00052DFC"/>
    <w:rsid w:val="00054CAE"/>
    <w:rsid w:val="00055187"/>
    <w:rsid w:val="00055A56"/>
    <w:rsid w:val="00056BBD"/>
    <w:rsid w:val="000623A2"/>
    <w:rsid w:val="000720F3"/>
    <w:rsid w:val="00074373"/>
    <w:rsid w:val="0008447A"/>
    <w:rsid w:val="0008738B"/>
    <w:rsid w:val="00091533"/>
    <w:rsid w:val="000A6E62"/>
    <w:rsid w:val="000A7F0D"/>
    <w:rsid w:val="000B021D"/>
    <w:rsid w:val="000B6B52"/>
    <w:rsid w:val="000C1A79"/>
    <w:rsid w:val="000C6738"/>
    <w:rsid w:val="000D1271"/>
    <w:rsid w:val="000D5F6C"/>
    <w:rsid w:val="000E0998"/>
    <w:rsid w:val="000E60EB"/>
    <w:rsid w:val="0010277D"/>
    <w:rsid w:val="00103CA1"/>
    <w:rsid w:val="00107067"/>
    <w:rsid w:val="00107F09"/>
    <w:rsid w:val="00111BC2"/>
    <w:rsid w:val="00115890"/>
    <w:rsid w:val="00120CFF"/>
    <w:rsid w:val="00121188"/>
    <w:rsid w:val="00125BE7"/>
    <w:rsid w:val="001327BD"/>
    <w:rsid w:val="00143886"/>
    <w:rsid w:val="001441AA"/>
    <w:rsid w:val="00145645"/>
    <w:rsid w:val="00150CB0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7FC5"/>
    <w:rsid w:val="001E371E"/>
    <w:rsid w:val="001E4D13"/>
    <w:rsid w:val="001E5B2D"/>
    <w:rsid w:val="001E6D90"/>
    <w:rsid w:val="001E6EE3"/>
    <w:rsid w:val="001F4774"/>
    <w:rsid w:val="001F5E3C"/>
    <w:rsid w:val="0020088A"/>
    <w:rsid w:val="0020582D"/>
    <w:rsid w:val="002066CD"/>
    <w:rsid w:val="00207CD6"/>
    <w:rsid w:val="00216A7A"/>
    <w:rsid w:val="0022098C"/>
    <w:rsid w:val="00226D62"/>
    <w:rsid w:val="00231BFB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6B5B"/>
    <w:rsid w:val="00277916"/>
    <w:rsid w:val="00281B4B"/>
    <w:rsid w:val="00282F2B"/>
    <w:rsid w:val="00286CEF"/>
    <w:rsid w:val="0028750C"/>
    <w:rsid w:val="002902FD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11E2"/>
    <w:rsid w:val="0030321E"/>
    <w:rsid w:val="0030620C"/>
    <w:rsid w:val="00314BE8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67AB"/>
    <w:rsid w:val="003716FB"/>
    <w:rsid w:val="00375720"/>
    <w:rsid w:val="00383E97"/>
    <w:rsid w:val="00384D73"/>
    <w:rsid w:val="003B040B"/>
    <w:rsid w:val="003B3390"/>
    <w:rsid w:val="003B5B9E"/>
    <w:rsid w:val="003B768D"/>
    <w:rsid w:val="003B7E2F"/>
    <w:rsid w:val="003C20EA"/>
    <w:rsid w:val="003C6282"/>
    <w:rsid w:val="003C6453"/>
    <w:rsid w:val="003C6F05"/>
    <w:rsid w:val="003C702D"/>
    <w:rsid w:val="003C7835"/>
    <w:rsid w:val="003D4349"/>
    <w:rsid w:val="003F6887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ECE"/>
    <w:rsid w:val="00437AAC"/>
    <w:rsid w:val="00442AED"/>
    <w:rsid w:val="00445252"/>
    <w:rsid w:val="0045661F"/>
    <w:rsid w:val="00460907"/>
    <w:rsid w:val="004728F9"/>
    <w:rsid w:val="00473C41"/>
    <w:rsid w:val="0047495D"/>
    <w:rsid w:val="00480BB0"/>
    <w:rsid w:val="00484F94"/>
    <w:rsid w:val="00486161"/>
    <w:rsid w:val="00493117"/>
    <w:rsid w:val="00493F99"/>
    <w:rsid w:val="004957A9"/>
    <w:rsid w:val="00496601"/>
    <w:rsid w:val="004A1163"/>
    <w:rsid w:val="004A11DB"/>
    <w:rsid w:val="004A2B2F"/>
    <w:rsid w:val="004B0089"/>
    <w:rsid w:val="004B7917"/>
    <w:rsid w:val="004C3974"/>
    <w:rsid w:val="004D536E"/>
    <w:rsid w:val="004D6D14"/>
    <w:rsid w:val="004D761D"/>
    <w:rsid w:val="004E394C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413A"/>
    <w:rsid w:val="00515F56"/>
    <w:rsid w:val="00524684"/>
    <w:rsid w:val="00562985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F13B0"/>
    <w:rsid w:val="005F43A9"/>
    <w:rsid w:val="005F49D5"/>
    <w:rsid w:val="00607736"/>
    <w:rsid w:val="006170F6"/>
    <w:rsid w:val="00624E8D"/>
    <w:rsid w:val="00636D54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B0A87"/>
    <w:rsid w:val="006B2AF0"/>
    <w:rsid w:val="006B6533"/>
    <w:rsid w:val="006C014B"/>
    <w:rsid w:val="006C5223"/>
    <w:rsid w:val="006C57DE"/>
    <w:rsid w:val="006D3A15"/>
    <w:rsid w:val="006D4270"/>
    <w:rsid w:val="006D4DB8"/>
    <w:rsid w:val="006D734A"/>
    <w:rsid w:val="006E2F76"/>
    <w:rsid w:val="006E671B"/>
    <w:rsid w:val="006F5E44"/>
    <w:rsid w:val="00701E93"/>
    <w:rsid w:val="00703B90"/>
    <w:rsid w:val="00713EC4"/>
    <w:rsid w:val="00716564"/>
    <w:rsid w:val="007230EC"/>
    <w:rsid w:val="00731E0D"/>
    <w:rsid w:val="00733599"/>
    <w:rsid w:val="00733F20"/>
    <w:rsid w:val="00734990"/>
    <w:rsid w:val="00742279"/>
    <w:rsid w:val="00750991"/>
    <w:rsid w:val="00751F61"/>
    <w:rsid w:val="00762993"/>
    <w:rsid w:val="00764478"/>
    <w:rsid w:val="00766BD1"/>
    <w:rsid w:val="00770578"/>
    <w:rsid w:val="007756D2"/>
    <w:rsid w:val="00776B7D"/>
    <w:rsid w:val="00784FFC"/>
    <w:rsid w:val="007852DA"/>
    <w:rsid w:val="007920E8"/>
    <w:rsid w:val="00794D14"/>
    <w:rsid w:val="00794D87"/>
    <w:rsid w:val="00795C65"/>
    <w:rsid w:val="00796033"/>
    <w:rsid w:val="00796284"/>
    <w:rsid w:val="007A2F65"/>
    <w:rsid w:val="007B02F2"/>
    <w:rsid w:val="007B1087"/>
    <w:rsid w:val="007C2C3C"/>
    <w:rsid w:val="007D2FFC"/>
    <w:rsid w:val="007D3A66"/>
    <w:rsid w:val="007D4E6C"/>
    <w:rsid w:val="007D4F25"/>
    <w:rsid w:val="007E61E2"/>
    <w:rsid w:val="00822AF1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2C4D"/>
    <w:rsid w:val="00873F87"/>
    <w:rsid w:val="008838E5"/>
    <w:rsid w:val="008901D8"/>
    <w:rsid w:val="008A090C"/>
    <w:rsid w:val="008A322D"/>
    <w:rsid w:val="008A4DC8"/>
    <w:rsid w:val="008A5DF5"/>
    <w:rsid w:val="008A70C4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F1009"/>
    <w:rsid w:val="008F2FE7"/>
    <w:rsid w:val="00901368"/>
    <w:rsid w:val="00904888"/>
    <w:rsid w:val="00907493"/>
    <w:rsid w:val="00913D4C"/>
    <w:rsid w:val="00923EF9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2529"/>
    <w:rsid w:val="00973EB0"/>
    <w:rsid w:val="00980C27"/>
    <w:rsid w:val="00984BFD"/>
    <w:rsid w:val="00984F7D"/>
    <w:rsid w:val="00986DD5"/>
    <w:rsid w:val="009873D6"/>
    <w:rsid w:val="00993A99"/>
    <w:rsid w:val="00997422"/>
    <w:rsid w:val="009B35E3"/>
    <w:rsid w:val="009B7267"/>
    <w:rsid w:val="009C0503"/>
    <w:rsid w:val="009C1C7B"/>
    <w:rsid w:val="009C264D"/>
    <w:rsid w:val="009D144C"/>
    <w:rsid w:val="009D27B0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A3578"/>
    <w:rsid w:val="00AA4623"/>
    <w:rsid w:val="00AA52FC"/>
    <w:rsid w:val="00AA5E04"/>
    <w:rsid w:val="00AB1A43"/>
    <w:rsid w:val="00AB6191"/>
    <w:rsid w:val="00AB7797"/>
    <w:rsid w:val="00AC6554"/>
    <w:rsid w:val="00AC6E15"/>
    <w:rsid w:val="00AD18F3"/>
    <w:rsid w:val="00AD4C55"/>
    <w:rsid w:val="00AD59D6"/>
    <w:rsid w:val="00AD5CE4"/>
    <w:rsid w:val="00AE6269"/>
    <w:rsid w:val="00AF0660"/>
    <w:rsid w:val="00AF11AC"/>
    <w:rsid w:val="00AF2688"/>
    <w:rsid w:val="00AF6299"/>
    <w:rsid w:val="00AF6A8A"/>
    <w:rsid w:val="00B01177"/>
    <w:rsid w:val="00B01E3D"/>
    <w:rsid w:val="00B072FE"/>
    <w:rsid w:val="00B11026"/>
    <w:rsid w:val="00B1196D"/>
    <w:rsid w:val="00B12D33"/>
    <w:rsid w:val="00B1348B"/>
    <w:rsid w:val="00B138F2"/>
    <w:rsid w:val="00B2137A"/>
    <w:rsid w:val="00B3061C"/>
    <w:rsid w:val="00B31ED5"/>
    <w:rsid w:val="00B34102"/>
    <w:rsid w:val="00B36751"/>
    <w:rsid w:val="00B414D5"/>
    <w:rsid w:val="00B500D5"/>
    <w:rsid w:val="00B517A6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6DB3"/>
    <w:rsid w:val="00C13EC1"/>
    <w:rsid w:val="00C15E6D"/>
    <w:rsid w:val="00C17A99"/>
    <w:rsid w:val="00C25708"/>
    <w:rsid w:val="00C308CB"/>
    <w:rsid w:val="00C3194F"/>
    <w:rsid w:val="00C4328E"/>
    <w:rsid w:val="00C518D7"/>
    <w:rsid w:val="00C5557D"/>
    <w:rsid w:val="00C726D7"/>
    <w:rsid w:val="00C83286"/>
    <w:rsid w:val="00C842A4"/>
    <w:rsid w:val="00C93843"/>
    <w:rsid w:val="00C96B28"/>
    <w:rsid w:val="00C974A6"/>
    <w:rsid w:val="00CA0A0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20453"/>
    <w:rsid w:val="00D248B2"/>
    <w:rsid w:val="00D260D2"/>
    <w:rsid w:val="00D31644"/>
    <w:rsid w:val="00D41BD6"/>
    <w:rsid w:val="00D42B3A"/>
    <w:rsid w:val="00D44ACC"/>
    <w:rsid w:val="00D46FE8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35DA"/>
    <w:rsid w:val="00DD1234"/>
    <w:rsid w:val="00DD1F37"/>
    <w:rsid w:val="00DD42B9"/>
    <w:rsid w:val="00DD44C0"/>
    <w:rsid w:val="00DD463C"/>
    <w:rsid w:val="00DD7BF9"/>
    <w:rsid w:val="00DF3D81"/>
    <w:rsid w:val="00DF4608"/>
    <w:rsid w:val="00DF5FC1"/>
    <w:rsid w:val="00DF7955"/>
    <w:rsid w:val="00E11434"/>
    <w:rsid w:val="00E16443"/>
    <w:rsid w:val="00E210F2"/>
    <w:rsid w:val="00E21664"/>
    <w:rsid w:val="00E261D6"/>
    <w:rsid w:val="00E270A0"/>
    <w:rsid w:val="00E278A0"/>
    <w:rsid w:val="00E27B39"/>
    <w:rsid w:val="00E34DB9"/>
    <w:rsid w:val="00E5260E"/>
    <w:rsid w:val="00E56D11"/>
    <w:rsid w:val="00E578DE"/>
    <w:rsid w:val="00E57CA8"/>
    <w:rsid w:val="00E7121E"/>
    <w:rsid w:val="00E74BDB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859"/>
    <w:rsid w:val="00F03F19"/>
    <w:rsid w:val="00F07E28"/>
    <w:rsid w:val="00F111F8"/>
    <w:rsid w:val="00F17C24"/>
    <w:rsid w:val="00F20D78"/>
    <w:rsid w:val="00F227E8"/>
    <w:rsid w:val="00F41014"/>
    <w:rsid w:val="00F422F5"/>
    <w:rsid w:val="00F53DA8"/>
    <w:rsid w:val="00F556AE"/>
    <w:rsid w:val="00F7097E"/>
    <w:rsid w:val="00F74CCE"/>
    <w:rsid w:val="00F74FA2"/>
    <w:rsid w:val="00F87485"/>
    <w:rsid w:val="00F9348B"/>
    <w:rsid w:val="00F943A9"/>
    <w:rsid w:val="00F94D3D"/>
    <w:rsid w:val="00F97807"/>
    <w:rsid w:val="00FA23CE"/>
    <w:rsid w:val="00FB3DA5"/>
    <w:rsid w:val="00FB6361"/>
    <w:rsid w:val="00FB66DB"/>
    <w:rsid w:val="00FB720D"/>
    <w:rsid w:val="00FC0CE1"/>
    <w:rsid w:val="00FD0B39"/>
    <w:rsid w:val="00FD63E0"/>
    <w:rsid w:val="00FE6DF7"/>
    <w:rsid w:val="00FF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4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7067"/>
    <w:rPr>
      <w:rFonts w:cs="Times New Roman"/>
      <w:sz w:val="32"/>
      <w:szCs w:val="32"/>
    </w:rPr>
  </w:style>
  <w:style w:type="paragraph" w:customStyle="1" w:styleId="2">
    <w:name w:val="Знак Знак2 Знак Знак Знак Знак Знак Знак"/>
    <w:basedOn w:val="Normal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51BAC"/>
    <w:rPr>
      <w:rFonts w:cs="Times New Roman"/>
      <w:sz w:val="24"/>
      <w:szCs w:val="24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115890"/>
    <w:pPr>
      <w:ind w:left="6096"/>
      <w:jc w:val="center"/>
    </w:pPr>
    <w:rPr>
      <w:color w:val="000000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locked/>
    <w:rsid w:val="00151BAC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AA5E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0">
    <w:name w:val="Знак2"/>
    <w:basedOn w:val="Normal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">
    <w:name w:val="Цветовое выделение"/>
    <w:uiPriority w:val="99"/>
    <w:rsid w:val="00107067"/>
    <w:rPr>
      <w:b/>
      <w:color w:val="auto"/>
    </w:rPr>
  </w:style>
  <w:style w:type="paragraph" w:customStyle="1" w:styleId="a0">
    <w:name w:val="Нормальный (таблица)"/>
    <w:basedOn w:val="Normal"/>
    <w:next w:val="Normal"/>
    <w:link w:val="a1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0"/>
    </w:rPr>
  </w:style>
  <w:style w:type="character" w:customStyle="1" w:styleId="a1">
    <w:name w:val="Нормальный (таблица) Знак"/>
    <w:link w:val="a0"/>
    <w:uiPriority w:val="99"/>
    <w:locked/>
    <w:rsid w:val="00107067"/>
    <w:rPr>
      <w:rFonts w:ascii="Arial" w:hAnsi="Arial"/>
      <w:sz w:val="24"/>
      <w:lang w:val="ru-RU" w:eastAsia="ru-RU"/>
    </w:rPr>
  </w:style>
  <w:style w:type="paragraph" w:customStyle="1" w:styleId="a2">
    <w:name w:val="Прижатый влево"/>
    <w:basedOn w:val="Normal"/>
    <w:next w:val="Normal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3EF9"/>
    <w:rPr>
      <w:rFonts w:cs="Times New Roman"/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PageNumber">
    <w:name w:val="page number"/>
    <w:basedOn w:val="DefaultParagraphFont"/>
    <w:uiPriority w:val="99"/>
    <w:rsid w:val="00342F0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BAC"/>
    <w:rPr>
      <w:rFonts w:cs="Times New Roman"/>
      <w:sz w:val="24"/>
      <w:szCs w:val="24"/>
    </w:rPr>
  </w:style>
  <w:style w:type="paragraph" w:customStyle="1" w:styleId="a3">
    <w:name w:val="Таблицы (моноширинный)"/>
    <w:basedOn w:val="Normal"/>
    <w:next w:val="Normal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Знак Знак Знак Знак Знак Знак Знак Знак Знак Знак Знак"/>
    <w:basedOn w:val="Normal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5">
    <w:name w:val="обычный_ Знак Знак Знак Знак"/>
    <w:basedOn w:val="Normal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Normal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Normal"/>
    <w:uiPriority w:val="99"/>
    <w:rsid w:val="002C26F5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8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775</TotalTime>
  <Pages>22</Pages>
  <Words>6056</Words>
  <Characters>-32766</Characters>
  <Application>Microsoft Office Outlook</Application>
  <DocSecurity>0</DocSecurity>
  <Lines>0</Lines>
  <Paragraphs>0</Paragraphs>
  <ScaleCrop>false</ScaleCrop>
  <Company>Администрация МО Выселковский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105</cp:revision>
  <cp:lastPrinted>2019-11-18T05:41:00Z</cp:lastPrinted>
  <dcterms:created xsi:type="dcterms:W3CDTF">2018-12-20T14:54:00Z</dcterms:created>
  <dcterms:modified xsi:type="dcterms:W3CDTF">2019-11-27T12:45:00Z</dcterms:modified>
</cp:coreProperties>
</file>